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ALWYNE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Wilton, Hampshire,</w:t>
      </w: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the lands of the late Isabel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21-218)</w:t>
      </w: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E0219" w:rsidRDefault="00FE0219" w:rsidP="00FE02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DD5B8A" w:rsidRPr="00FE02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219" w:rsidRDefault="00FE0219" w:rsidP="00564E3C">
      <w:pPr>
        <w:spacing w:after="0" w:line="240" w:lineRule="auto"/>
      </w:pPr>
      <w:r>
        <w:separator/>
      </w:r>
    </w:p>
  </w:endnote>
  <w:endnote w:type="continuationSeparator" w:id="0">
    <w:p w:rsidR="00FE0219" w:rsidRDefault="00FE021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E0219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219" w:rsidRDefault="00FE0219" w:rsidP="00564E3C">
      <w:pPr>
        <w:spacing w:after="0" w:line="240" w:lineRule="auto"/>
      </w:pPr>
      <w:r>
        <w:separator/>
      </w:r>
    </w:p>
  </w:footnote>
  <w:footnote w:type="continuationSeparator" w:id="0">
    <w:p w:rsidR="00FE0219" w:rsidRDefault="00FE021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19"/>
    <w:rsid w:val="00372DC6"/>
    <w:rsid w:val="00564E3C"/>
    <w:rsid w:val="0064591D"/>
    <w:rsid w:val="00DD5B8A"/>
    <w:rsid w:val="00EB41B8"/>
    <w:rsid w:val="00F14DE1"/>
    <w:rsid w:val="00FE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A30E7"/>
  <w15:chartTrackingRefBased/>
  <w15:docId w15:val="{1CBF87E3-DD5F-4218-A9AD-CB3BD63D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2016-01-31T19:37:00Z</dcterms:created>
  <dcterms:modified xsi:type="dcterms:W3CDTF">2016-01-31T19:38:00Z</dcterms:modified>
</cp:coreProperties>
</file>